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1857" w14:textId="22F47705" w:rsidR="00A727CA" w:rsidRPr="00E41A15" w:rsidRDefault="00AF4A3F" w:rsidP="00AF4A3F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AF4A3F">
        <w:rPr>
          <w:sz w:val="64"/>
          <w:szCs w:val="64"/>
        </w:rPr>
        <w:t xml:space="preserve">100 square </w:t>
      </w:r>
      <w:r w:rsidR="002255AD">
        <w:rPr>
          <w:sz w:val="64"/>
          <w:szCs w:val="64"/>
        </w:rPr>
        <w:t>g</w:t>
      </w:r>
      <w:r w:rsidR="002255AD" w:rsidRPr="00AF4A3F">
        <w:rPr>
          <w:sz w:val="64"/>
          <w:szCs w:val="64"/>
        </w:rPr>
        <w:t xml:space="preserve">rid </w:t>
      </w:r>
      <w:r w:rsidRPr="00AF4A3F">
        <w:rPr>
          <w:sz w:val="64"/>
          <w:szCs w:val="64"/>
        </w:rPr>
        <w:t>(blank)</w:t>
      </w:r>
    </w:p>
    <w:p w14:paraId="1B3A6F50" w14:textId="77777777" w:rsidR="006B79AD" w:rsidRPr="00A727CA" w:rsidRDefault="006B79AD" w:rsidP="00685A54">
      <w:pPr>
        <w:rPr>
          <w:sz w:val="4"/>
        </w:rPr>
      </w:pPr>
    </w:p>
    <w:tbl>
      <w:tblPr>
        <w:tblW w:w="963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F4A3F" w:rsidRPr="005A30E4" w14:paraId="2F985FC5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D224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821C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24CD6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8908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C858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9B254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2904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4D79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EBA4E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E1A01" w14:textId="77777777" w:rsidR="00AF4A3F" w:rsidRPr="005A30E4" w:rsidRDefault="00AF4A3F" w:rsidP="000B324F"/>
        </w:tc>
      </w:tr>
      <w:tr w:rsidR="00AF4A3F" w:rsidRPr="005A30E4" w14:paraId="26FABC3D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EE66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8DA9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E704B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D826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FAB2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0641A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0690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99D31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4C16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C32EF" w14:textId="77777777" w:rsidR="00AF4A3F" w:rsidRPr="005A30E4" w:rsidRDefault="00AF4A3F" w:rsidP="000B324F"/>
        </w:tc>
      </w:tr>
      <w:tr w:rsidR="00AF4A3F" w:rsidRPr="005A30E4" w14:paraId="2F5ACC9D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4399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F22FFF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810E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1CF11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8E4C8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D8AB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EB7C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D942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98FEE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38FA7" w14:textId="77777777" w:rsidR="00AF4A3F" w:rsidRPr="005A30E4" w:rsidRDefault="00AF4A3F" w:rsidP="000B324F"/>
        </w:tc>
      </w:tr>
      <w:tr w:rsidR="00AF4A3F" w:rsidRPr="005A30E4" w14:paraId="5FEE721B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687FC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FB8A0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EA1A7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6E3E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1310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3219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4CEA0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B33F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C626C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CAB780" w14:textId="77777777" w:rsidR="00AF4A3F" w:rsidRPr="005A30E4" w:rsidRDefault="00AF4A3F" w:rsidP="000B324F"/>
        </w:tc>
      </w:tr>
      <w:tr w:rsidR="00AF4A3F" w:rsidRPr="005A30E4" w14:paraId="2431AED9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500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B6C45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96B5A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C40AD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1541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2E83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73703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550A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1368E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ABA6FB" w14:textId="77777777" w:rsidR="00AF4A3F" w:rsidRPr="005A30E4" w:rsidRDefault="00AF4A3F" w:rsidP="000B324F"/>
        </w:tc>
      </w:tr>
      <w:tr w:rsidR="00AF4A3F" w:rsidRPr="005A30E4" w14:paraId="51F7594F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D6F2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6D3CF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808B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28D6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6674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E3F81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B23FA8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1090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04ABE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2E27A" w14:textId="77777777" w:rsidR="00AF4A3F" w:rsidRPr="005A30E4" w:rsidRDefault="00AF4A3F" w:rsidP="000B324F"/>
        </w:tc>
      </w:tr>
      <w:tr w:rsidR="00AF4A3F" w:rsidRPr="005A30E4" w14:paraId="187B1365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2A074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56DD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34BB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C5BF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0B3D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5070C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02B60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0D94B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0FF5F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5C06BB" w14:textId="77777777" w:rsidR="00AF4A3F" w:rsidRPr="005A30E4" w:rsidRDefault="00AF4A3F" w:rsidP="000B324F"/>
        </w:tc>
      </w:tr>
      <w:tr w:rsidR="00AF4A3F" w:rsidRPr="005A30E4" w14:paraId="038F898C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3CCE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8912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E4AFAE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4500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B74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A8C2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E011E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AD0C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C8862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FB63F" w14:textId="77777777" w:rsidR="00AF4A3F" w:rsidRPr="005A30E4" w:rsidRDefault="00AF4A3F" w:rsidP="000B324F"/>
        </w:tc>
      </w:tr>
      <w:tr w:rsidR="00AF4A3F" w:rsidRPr="005A30E4" w14:paraId="2A7EE11E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9C809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E450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AD00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C205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0B9F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AF9FF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75672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23F5F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5E5F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93505E" w14:textId="77777777" w:rsidR="00AF4A3F" w:rsidRPr="005A30E4" w:rsidRDefault="00AF4A3F" w:rsidP="000B324F"/>
        </w:tc>
      </w:tr>
      <w:tr w:rsidR="00AF4A3F" w:rsidRPr="005A30E4" w14:paraId="3BA4EE57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F13D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9E89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5BD00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477B38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F10D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46384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93D9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ED1FE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E9EE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534C59" w14:textId="77777777" w:rsidR="00AF4A3F" w:rsidRPr="005A30E4" w:rsidRDefault="00AF4A3F" w:rsidP="000B324F"/>
        </w:tc>
      </w:tr>
    </w:tbl>
    <w:p w14:paraId="41584AAF" w14:textId="77777777" w:rsidR="00254534" w:rsidRDefault="00254534" w:rsidP="006B79AD"/>
    <w:p w14:paraId="7335F58F" w14:textId="7AEF8811" w:rsidR="001F3E14" w:rsidRDefault="001F3E14" w:rsidP="001F3E14">
      <w:r>
        <w:t xml:space="preserve">Write 3 probability questions related to your grid.  </w:t>
      </w:r>
    </w:p>
    <w:p w14:paraId="781A74EB" w14:textId="77777777" w:rsidR="001F3E14" w:rsidRDefault="001F3E14" w:rsidP="001F3E14">
      <w:r>
        <w:t>The first should be easy, the others more difficult.</w:t>
      </w:r>
    </w:p>
    <w:p w14:paraId="2A0452E2" w14:textId="77777777" w:rsidR="001F3E14" w:rsidRDefault="001F3E14" w:rsidP="004A2661">
      <w:pPr>
        <w:spacing w:line="480" w:lineRule="auto"/>
      </w:pPr>
      <w:r>
        <w:t>1.</w:t>
      </w:r>
    </w:p>
    <w:p w14:paraId="02EC7728" w14:textId="77777777" w:rsidR="001F3E14" w:rsidRDefault="001F3E14" w:rsidP="004A2661">
      <w:pPr>
        <w:spacing w:line="480" w:lineRule="auto"/>
      </w:pPr>
      <w:r>
        <w:t>2.</w:t>
      </w:r>
    </w:p>
    <w:p w14:paraId="434BAE9D" w14:textId="5777E2CA" w:rsidR="0025651C" w:rsidRDefault="001F3E14" w:rsidP="004A2661">
      <w:pPr>
        <w:spacing w:line="480" w:lineRule="auto"/>
      </w:pPr>
      <w:r>
        <w:t>3.</w:t>
      </w: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D672" w14:textId="77777777" w:rsidR="008A5B58" w:rsidRDefault="008A5B58" w:rsidP="00F96C86">
      <w:r>
        <w:separator/>
      </w:r>
    </w:p>
  </w:endnote>
  <w:endnote w:type="continuationSeparator" w:id="0">
    <w:p w14:paraId="5E5B8A8A" w14:textId="77777777" w:rsidR="008A5B58" w:rsidRDefault="008A5B5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1B99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9ADF" w14:textId="77777777" w:rsidR="008A5B58" w:rsidRDefault="008A5B58" w:rsidP="00F96C86">
      <w:r>
        <w:separator/>
      </w:r>
    </w:p>
  </w:footnote>
  <w:footnote w:type="continuationSeparator" w:id="0">
    <w:p w14:paraId="24FD1CD3" w14:textId="77777777" w:rsidR="008A5B58" w:rsidRDefault="008A5B5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52C3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32AE2BBF" wp14:editId="5ED106EA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403389F" wp14:editId="5A9FD7AB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121A5E5" wp14:editId="42E615D0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3902E5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A3F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77809"/>
    <w:rsid w:val="001B3E4E"/>
    <w:rsid w:val="001B5E47"/>
    <w:rsid w:val="001C48BB"/>
    <w:rsid w:val="001C5003"/>
    <w:rsid w:val="001D2441"/>
    <w:rsid w:val="001D63A7"/>
    <w:rsid w:val="001E3FCA"/>
    <w:rsid w:val="001F3E14"/>
    <w:rsid w:val="00207998"/>
    <w:rsid w:val="00211D35"/>
    <w:rsid w:val="0021615C"/>
    <w:rsid w:val="00221996"/>
    <w:rsid w:val="002225A0"/>
    <w:rsid w:val="0022376B"/>
    <w:rsid w:val="002255AD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1C3F"/>
    <w:rsid w:val="00354349"/>
    <w:rsid w:val="00355B2D"/>
    <w:rsid w:val="00355DFB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3471D"/>
    <w:rsid w:val="00454B75"/>
    <w:rsid w:val="00454E32"/>
    <w:rsid w:val="00456745"/>
    <w:rsid w:val="00486B09"/>
    <w:rsid w:val="004A2661"/>
    <w:rsid w:val="004A5561"/>
    <w:rsid w:val="004C17B3"/>
    <w:rsid w:val="004D3C49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5F4EF4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0821"/>
    <w:rsid w:val="00810D7B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5B58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4A3F"/>
    <w:rsid w:val="00B040C6"/>
    <w:rsid w:val="00B24982"/>
    <w:rsid w:val="00B408AF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A5C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3445F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C519E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386F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56223C"/>
  <w15:docId w15:val="{8FBD9AAB-D878-477D-BAE6-E4432A1F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3</cp:revision>
  <cp:lastPrinted>2021-03-09T11:45:00Z</cp:lastPrinted>
  <dcterms:created xsi:type="dcterms:W3CDTF">2023-03-27T09:12:00Z</dcterms:created>
  <dcterms:modified xsi:type="dcterms:W3CDTF">2023-04-20T19:56:00Z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